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B5D98" w:rsidRDefault="005D7E0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20" w:history="1">
        <w:r w:rsidR="00CB5D98" w:rsidRPr="00777149">
          <w:rPr>
            <w:rStyle w:val="aa"/>
          </w:rPr>
          <w:t>HH3C-PROTOCOL-VLAN-MIB</w:t>
        </w:r>
        <w:r w:rsidR="00CB5D98">
          <w:rPr>
            <w:webHidden/>
          </w:rPr>
          <w:tab/>
        </w:r>
        <w:r w:rsidR="00CB5D98">
          <w:rPr>
            <w:webHidden/>
          </w:rPr>
          <w:fldChar w:fldCharType="begin"/>
        </w:r>
        <w:r w:rsidR="00CB5D98">
          <w:rPr>
            <w:webHidden/>
          </w:rPr>
          <w:instrText xml:space="preserve"> PAGEREF _Toc94098620 \h </w:instrText>
        </w:r>
        <w:r w:rsidR="00CB5D98">
          <w:rPr>
            <w:webHidden/>
          </w:rPr>
        </w:r>
        <w:r w:rsidR="00CB5D98">
          <w:rPr>
            <w:webHidden/>
          </w:rPr>
          <w:fldChar w:fldCharType="separate"/>
        </w:r>
        <w:r w:rsidR="00CB5D98">
          <w:rPr>
            <w:webHidden/>
          </w:rPr>
          <w:t>2</w:t>
        </w:r>
        <w:r w:rsidR="00CB5D98">
          <w:rPr>
            <w:webHidden/>
          </w:rPr>
          <w:fldChar w:fldCharType="end"/>
        </w:r>
      </w:hyperlink>
    </w:p>
    <w:p w:rsidR="00CB5D98" w:rsidRDefault="00CB5D9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1" w:history="1">
        <w:r w:rsidRPr="00777149">
          <w:rPr>
            <w:rStyle w:val="aa"/>
            <w:lang w:val="zh-CN"/>
          </w:rPr>
          <w:t>hh3cProtocolVlanTable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B5D98" w:rsidRDefault="00CB5D9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2" w:history="1">
        <w:r w:rsidRPr="00777149">
          <w:rPr>
            <w:rStyle w:val="aa"/>
          </w:rPr>
          <w:t>hh3cProtocolVlanPortTable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D7E0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247CD" w:rsidRPr="002247CD" w:rsidRDefault="002247CD" w:rsidP="002247CD">
      <w:pPr>
        <w:pStyle w:val="1"/>
        <w:rPr>
          <w:bCs/>
        </w:rPr>
      </w:pPr>
      <w:bookmarkStart w:id="1" w:name="_Toc360461899"/>
      <w:bookmarkStart w:id="2" w:name="_Toc397421231"/>
      <w:bookmarkStart w:id="3" w:name="_Toc94098620"/>
      <w:r w:rsidRPr="002247CD">
        <w:rPr>
          <w:rFonts w:hint="eastAsia"/>
          <w:bCs/>
        </w:rPr>
        <w:lastRenderedPageBreak/>
        <w:t>H</w:t>
      </w:r>
      <w:r w:rsidRPr="002247CD">
        <w:rPr>
          <w:bCs/>
        </w:rPr>
        <w:t>H3C-PROTOCOL-VLAN-MIB</w:t>
      </w:r>
      <w:bookmarkEnd w:id="1"/>
      <w:bookmarkEnd w:id="2"/>
      <w:bookmarkEnd w:id="3"/>
    </w:p>
    <w:p w:rsidR="002247CD" w:rsidRPr="002247CD" w:rsidRDefault="002247CD" w:rsidP="002247CD">
      <w:r w:rsidRPr="002247CD">
        <w:t>This mib is used only for switches wh</w:t>
      </w:r>
      <w:r w:rsidRPr="002247CD">
        <w:rPr>
          <w:rFonts w:hint="eastAsia"/>
        </w:rPr>
        <w:t>ich</w:t>
      </w:r>
      <w:r w:rsidRPr="002247CD">
        <w:t xml:space="preserve"> support protocol </w:t>
      </w:r>
      <w:r w:rsidRPr="002247CD">
        <w:rPr>
          <w:rFonts w:hint="eastAsia"/>
        </w:rPr>
        <w:t>VLAN</w:t>
      </w:r>
      <w:r w:rsidRPr="002247CD">
        <w:t xml:space="preserve"> feature</w:t>
      </w:r>
      <w:r w:rsidRPr="002247CD">
        <w:rPr>
          <w:rFonts w:hint="eastAsia"/>
        </w:rPr>
        <w:t>.</w:t>
      </w:r>
    </w:p>
    <w:p w:rsidR="002247CD" w:rsidRDefault="002247CD" w:rsidP="002247C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4" w:name="_Toc360461901"/>
      <w:bookmarkStart w:id="5" w:name="_Toc397421232"/>
      <w:bookmarkStart w:id="6" w:name="_Toc94098621"/>
      <w:r>
        <w:rPr>
          <w:lang w:val="zh-CN"/>
        </w:rPr>
        <w:t>hh3cProtocol</w:t>
      </w:r>
      <w:r w:rsidRPr="0080155F">
        <w:rPr>
          <w:lang w:val="zh-CN"/>
        </w:rPr>
        <w:t>VlanTable</w:t>
      </w:r>
      <w:bookmarkEnd w:id="4"/>
      <w:bookmarkEnd w:id="5"/>
      <w:bookmarkEnd w:id="6"/>
    </w:p>
    <w:p w:rsidR="002247CD" w:rsidRPr="002247CD" w:rsidRDefault="002247CD" w:rsidP="002247CD">
      <w:r w:rsidRPr="002247CD">
        <w:t>OID of this table is: 1.3.6.1.4.1.25506.2.16.1.5</w:t>
      </w:r>
    </w:p>
    <w:p w:rsidR="002247CD" w:rsidRPr="00852F58" w:rsidRDefault="002247CD" w:rsidP="002247CD">
      <w:r w:rsidRPr="002247CD">
        <w:t>Note: When creating a new instance of this table, hh3cProtocolVlanRowStatus</w:t>
      </w:r>
      <w:r w:rsidRPr="002247CD">
        <w:rPr>
          <w:rFonts w:hint="eastAsia"/>
        </w:rPr>
        <w:t xml:space="preserve"> </w:t>
      </w:r>
      <w:r w:rsidRPr="002247CD">
        <w:t>must prompt fo</w:t>
      </w:r>
      <w:r w:rsidRPr="002247CD">
        <w:rPr>
          <w:rFonts w:hint="eastAsia"/>
        </w:rPr>
        <w:t>r</w:t>
      </w:r>
      <w:r w:rsidRPr="002247CD">
        <w:t xml:space="preserve"> </w:t>
      </w:r>
      <w:r w:rsidRPr="002247CD">
        <w:rPr>
          <w:rFonts w:hint="eastAsia"/>
        </w:rPr>
        <w:t>th</w:t>
      </w:r>
      <w:r w:rsidRPr="002247CD">
        <w:t>e Instance is</w:t>
      </w:r>
      <w:r w:rsidRPr="002247CD">
        <w:rPr>
          <w:rFonts w:hint="eastAsia"/>
        </w:rPr>
        <w:t xml:space="preserve"> </w:t>
      </w:r>
      <w:r w:rsidRPr="002247CD">
        <w:t>”VLAN-</w:t>
      </w:r>
      <w:r w:rsidRPr="002247CD">
        <w:rPr>
          <w:rFonts w:hint="eastAsia"/>
        </w:rPr>
        <w:t xml:space="preserve">ID, </w:t>
      </w:r>
      <w:r w:rsidRPr="002247CD">
        <w:t>protocol-</w:t>
      </w:r>
      <w:r w:rsidRPr="002247CD">
        <w:rPr>
          <w:rFonts w:hint="eastAsia"/>
        </w:rPr>
        <w:t>index</w:t>
      </w:r>
      <w:r w:rsidRPr="002247CD">
        <w:t>”</w:t>
      </w:r>
      <w:r w:rsidRPr="002247CD">
        <w:rPr>
          <w:rFonts w:hint="eastAsia"/>
        </w:rPr>
        <w:t>, and</w:t>
      </w:r>
      <w:r w:rsidRPr="002247CD">
        <w:t xml:space="preserve"> the following objects should be set simultaneously</w:t>
      </w:r>
      <w:r w:rsidRPr="002247CD">
        <w:rPr>
          <w:rFonts w:hint="eastAsia"/>
        </w:rPr>
        <w:t>(</w:t>
      </w:r>
      <w:r w:rsidRPr="002247CD">
        <w:t>excluding</w:t>
      </w:r>
      <w:r w:rsidRPr="002247CD">
        <w:rPr>
          <w:rFonts w:hint="eastAsia"/>
        </w:rPr>
        <w:t xml:space="preserve"> </w:t>
      </w:r>
      <w:r w:rsidRPr="002247CD">
        <w:t>notused</w:t>
      </w:r>
      <w:r w:rsidRPr="002247CD">
        <w:rPr>
          <w:rFonts w:hint="eastAsia"/>
        </w:rPr>
        <w:t xml:space="preserve"> object)</w:t>
      </w:r>
      <w:r w:rsidRPr="002247CD">
        <w:t>: hh3cProtocolVlanProtocolType, hh3cProtocolVlanProtocolSubType, hh3cProtocolVlanProtocolTypeValue, and hh3cProtocolVlanRowStatus.The relationship among</w:t>
      </w:r>
      <w:r w:rsidRPr="002247CD">
        <w:rPr>
          <w:rFonts w:hint="eastAsia"/>
        </w:rPr>
        <w:t xml:space="preserve"> them</w:t>
      </w:r>
      <w:r w:rsidRPr="002247CD">
        <w:t xml:space="preserve"> is as follows:</w:t>
      </w:r>
    </w:p>
    <w:tbl>
      <w:tblPr>
        <w:tblStyle w:val="a6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2131"/>
        <w:gridCol w:w="5632"/>
      </w:tblGrid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hh3cProtocolVlanProtocolType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hh3cProtocolVlanProtocolSubType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hh3cProtocolVlanProtocolTypeValue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ip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notused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notused for create operation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ipv6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notused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notused for create operation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at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notused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notused for create operation</w:t>
            </w:r>
          </w:p>
        </w:tc>
      </w:tr>
      <w:tr w:rsidR="002247CD" w:rsidTr="0091260D">
        <w:trPr>
          <w:trHeight w:val="525"/>
        </w:trPr>
        <w:tc>
          <w:tcPr>
            <w:tcW w:w="1809" w:type="dxa"/>
            <w:vMerge w:val="restart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ipx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e</w:t>
            </w:r>
            <w:r w:rsidRPr="002247CD">
              <w:rPr>
                <w:rFonts w:ascii="Helvetica" w:hAnsi="Helvetica" w:cs="Helvetica"/>
              </w:rPr>
              <w:t>thernetii</w:t>
            </w:r>
          </w:p>
        </w:tc>
        <w:tc>
          <w:tcPr>
            <w:tcW w:w="4870" w:type="dxa"/>
            <w:vMerge w:val="restart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notused for create operation</w:t>
            </w:r>
          </w:p>
        </w:tc>
      </w:tr>
      <w:tr w:rsidR="002247CD" w:rsidTr="0091260D">
        <w:trPr>
          <w:trHeight w:val="474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l</w:t>
            </w:r>
            <w:r w:rsidRPr="002247CD">
              <w:rPr>
                <w:rFonts w:ascii="Helvetica" w:hAnsi="Helvetica" w:cs="Helvetica"/>
              </w:rPr>
              <w:t>lc</w:t>
            </w:r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480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r</w:t>
            </w:r>
            <w:r w:rsidRPr="002247CD">
              <w:rPr>
                <w:rFonts w:ascii="Helvetica" w:hAnsi="Helvetica" w:cs="Helvetica"/>
              </w:rPr>
              <w:t>aw</w:t>
            </w:r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441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snap</w:t>
            </w:r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946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mode-snap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etype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hex string like '600', which means 0x0600.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The range is [0x600..0xffff].</w:t>
            </w:r>
          </w:p>
        </w:tc>
      </w:tr>
      <w:tr w:rsidR="002247CD" w:rsidTr="0091260D">
        <w:trPr>
          <w:trHeight w:val="946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mode-ethernetii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etype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 xml:space="preserve">hex string like '600', which means 0x0600. 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The range is [0x600..0xffff].</w:t>
            </w:r>
          </w:p>
        </w:tc>
      </w:tr>
      <w:tr w:rsidR="002247CD" w:rsidTr="0091260D">
        <w:trPr>
          <w:cantSplit/>
          <w:trHeight w:val="1134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mode-llc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notused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the sequence of different parts is as follows. [dsap value][;ssap value][dsap value;ssap value]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Both range is [0x00..0xff] For example. Suppose value of dsap and ssap are 0x09 and 0x0a.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If neither dsap or ssap, the string length is zero.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If dsap provided, the string is '09;' or '09'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If ssap provided, the value is ';0a'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If dsap and ssap provided, the value is '09;0a'</w:t>
            </w:r>
          </w:p>
        </w:tc>
      </w:tr>
    </w:tbl>
    <w:p w:rsidR="002247CD" w:rsidRPr="00BD69DB" w:rsidRDefault="002247CD" w:rsidP="002247CD">
      <w:pPr>
        <w:spacing w:before="156" w:after="156"/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2247CD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h3cProtocolVlanVlanId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1.3.6.1.4.1.25506.2.16.1.5.1.1</w:t>
            </w:r>
            <w:r w:rsidRPr="00983C8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lastRenderedPageBreak/>
              <w:t>h</w:t>
            </w:r>
            <w:r w:rsidRPr="00983C8D">
              <w:rPr>
                <w:rFonts w:ascii="Helvetica" w:hAnsi="Helvetica" w:cs="Helvetica"/>
              </w:rPr>
              <w:t>h3cProtocolVlanProtocolIndex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h3cProtocolVlanProtocolType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Can not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h3cProtocolVlanProtocolSubType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Can not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h3cProtocolVlanProtocolTypeValue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Can not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h3cProtocolVlanRowStatus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Only support active(1)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createAndGo(4)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destroy(6)</w:t>
            </w:r>
          </w:p>
        </w:tc>
      </w:tr>
    </w:tbl>
    <w:p w:rsidR="002247CD" w:rsidRPr="008418BF" w:rsidRDefault="002247CD" w:rsidP="002247C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233"/>
      <w:bookmarkStart w:id="8" w:name="_Toc94098622"/>
      <w:r w:rsidRPr="00230F08">
        <w:t>hh3cProtocolVlanPortTable</w:t>
      </w:r>
      <w:bookmarkEnd w:id="7"/>
      <w:bookmarkEnd w:id="8"/>
      <w:r w:rsidRPr="008418BF" w:rsidDel="000417C5">
        <w:rPr>
          <w:rFonts w:ascii="Helvetica" w:eastAsia="charset0MS Sans Serif" w:hAnsi="Helvetica" w:cs="Helvetica"/>
        </w:rPr>
        <w:t xml:space="preserve"> </w:t>
      </w:r>
    </w:p>
    <w:p w:rsidR="002247CD" w:rsidRPr="002247CD" w:rsidRDefault="002247CD" w:rsidP="002247CD">
      <w:r w:rsidRPr="002247CD">
        <w:t>OID of this table is: 1.3.6.1.4.1.25506.2.16.1.6</w:t>
      </w:r>
    </w:p>
    <w:p w:rsidR="002247CD" w:rsidRPr="002247CD" w:rsidRDefault="002247CD" w:rsidP="002247CD">
      <w:r w:rsidRPr="002247CD">
        <w:t>Note: When creating a new instance of this table, hh3cProtocolVlanPortRowStatus</w:t>
      </w:r>
      <w:r w:rsidRPr="002247CD">
        <w:rPr>
          <w:rFonts w:hint="eastAsia"/>
        </w:rPr>
        <w:t xml:space="preserve"> </w:t>
      </w:r>
      <w:r w:rsidRPr="002247CD">
        <w:t>must prompt fo</w:t>
      </w:r>
      <w:r w:rsidRPr="002247CD">
        <w:rPr>
          <w:rFonts w:hint="eastAsia"/>
        </w:rPr>
        <w:t>r</w:t>
      </w:r>
      <w:r w:rsidRPr="002247CD">
        <w:t xml:space="preserve"> the Instance is” interface-</w:t>
      </w:r>
      <w:r w:rsidRPr="002247CD">
        <w:rPr>
          <w:rFonts w:hint="eastAsia"/>
        </w:rPr>
        <w:t>index,</w:t>
      </w:r>
      <w:r w:rsidRPr="002247CD">
        <w:t xml:space="preserve"> VLAN-</w:t>
      </w:r>
      <w:r w:rsidRPr="002247CD">
        <w:rPr>
          <w:rFonts w:hint="eastAsia"/>
        </w:rPr>
        <w:t xml:space="preserve">ID, </w:t>
      </w:r>
      <w:r w:rsidRPr="002247CD">
        <w:t>protocol-</w:t>
      </w:r>
      <w:r w:rsidRPr="002247CD">
        <w:rPr>
          <w:rFonts w:hint="eastAsia"/>
        </w:rPr>
        <w:t>index</w:t>
      </w:r>
      <w:r w:rsidRPr="002247CD">
        <w:t xml:space="preserve">”. 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1134"/>
        <w:gridCol w:w="2650"/>
      </w:tblGrid>
      <w:tr w:rsidR="002247CD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h3cProtocolVlanPortIndex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1.3.6.1.4.1.25506.2.16.1.6.1.1</w:t>
            </w:r>
            <w:r w:rsidRPr="00983C8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h3cProtocolVlanPortVlanId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h3cProtocolVlanPortProtocolId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h3cProtocolVlanPortProtocolType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h3cProtocolVlanPortProtocolSubType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h3cProtocolVlanPortTypeValue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As per mib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hh3cProtocolVlanPortRowStatus</w:t>
            </w:r>
            <w:r w:rsidRPr="00983C8D">
              <w:rPr>
                <w:rFonts w:ascii="Helvetica" w:hAnsi="Helvetica" w:cs="Helvetica" w:hint="eastAsia"/>
              </w:rPr>
              <w:t xml:space="preserve"> 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Only support active(1)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createAndGo(4)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destroy(6)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hh3cProtocolVlanPortStatus</w:t>
            </w:r>
            <w:r w:rsidRPr="00983C8D" w:rsidDel="00CE7E60">
              <w:rPr>
                <w:rFonts w:ascii="Helvetica" w:hAnsi="Helvetica" w:cs="Helvetica"/>
              </w:rPr>
              <w:t xml:space="preserve"> </w:t>
            </w:r>
            <w:r w:rsidRPr="00983C8D">
              <w:rPr>
                <w:rFonts w:ascii="Helvetica" w:hAnsi="Helvetica" w:cs="Helvetica"/>
              </w:rPr>
              <w:t>(1.3.6.1.4.1.25506.2.16.1.6.1.</w:t>
            </w:r>
            <w:r w:rsidRPr="00983C8D">
              <w:rPr>
                <w:rFonts w:ascii="Helvetica" w:hAnsi="Helvetica" w:cs="Helvetica" w:hint="eastAsia"/>
              </w:rPr>
              <w:t>8</w:t>
            </w:r>
            <w:r w:rsidRPr="00983C8D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C</w:t>
            </w:r>
            <w:r w:rsidRPr="00983C8D">
              <w:rPr>
                <w:rFonts w:ascii="Helvetica" w:hAnsi="Helvetica" w:cs="Helvetica"/>
              </w:rPr>
              <w:t>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The value is active only when hh3cProtocolVlanPortProtocolId ha</w:t>
            </w:r>
            <w:r w:rsidRPr="00983C8D">
              <w:rPr>
                <w:rFonts w:ascii="Helvetica" w:hAnsi="Helvetica" w:cs="Helvetica" w:hint="eastAsia"/>
              </w:rPr>
              <w:t>s the</w:t>
            </w:r>
            <w:r w:rsidRPr="00983C8D">
              <w:rPr>
                <w:rFonts w:ascii="Helvetica" w:hAnsi="Helvetica" w:cs="Helvetica"/>
              </w:rPr>
              <w:t xml:space="preserve"> corresponding entry in hh3cProtocolVlanTable, the port link type is hybrid and the </w:t>
            </w:r>
            <w:r w:rsidRPr="00983C8D">
              <w:rPr>
                <w:rFonts w:ascii="Helvetica" w:hAnsi="Helvetica" w:cs="Helvetica" w:hint="eastAsia"/>
              </w:rPr>
              <w:t>VLAN</w:t>
            </w:r>
            <w:r w:rsidRPr="00983C8D">
              <w:rPr>
                <w:rFonts w:ascii="Helvetica" w:hAnsi="Helvetica" w:cs="Helvetica"/>
              </w:rPr>
              <w:t xml:space="preserve"> is allowed by the port.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7D1" w:rsidRDefault="005127D1">
      <w:r>
        <w:separator/>
      </w:r>
    </w:p>
  </w:endnote>
  <w:endnote w:type="continuationSeparator" w:id="0">
    <w:p w:rsidR="005127D1" w:rsidRDefault="0051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D7E03">
      <w:fldChar w:fldCharType="begin"/>
    </w:r>
    <w:r>
      <w:instrText>PAGE</w:instrText>
    </w:r>
    <w:r w:rsidR="005D7E03">
      <w:fldChar w:fldCharType="separate"/>
    </w:r>
    <w:r w:rsidR="00CB5D98">
      <w:rPr>
        <w:noProof/>
      </w:rPr>
      <w:t>1</w:t>
    </w:r>
    <w:r w:rsidR="005D7E0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B5D98">
      <w:fldChar w:fldCharType="begin"/>
    </w:r>
    <w:r w:rsidR="00CB5D98">
      <w:instrText xml:space="preserve"> NUMPAGES  \* Arabic  \* MERGEFORMAT </w:instrText>
    </w:r>
    <w:r w:rsidR="00CB5D98">
      <w:fldChar w:fldCharType="separate"/>
    </w:r>
    <w:r w:rsidR="00CB5D98">
      <w:rPr>
        <w:noProof/>
      </w:rPr>
      <w:t>3</w:t>
    </w:r>
    <w:r w:rsidR="00CB5D9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7D1" w:rsidRDefault="005127D1">
      <w:r>
        <w:separator/>
      </w:r>
    </w:p>
  </w:footnote>
  <w:footnote w:type="continuationSeparator" w:id="0">
    <w:p w:rsidR="005127D1" w:rsidRDefault="00512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247CD" w:rsidRPr="002247CD">
      <w:t xml:space="preserve"> HH3C-PROTOCOL-VLAN-MIB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47CD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127D1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D7E03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B5D98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247C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247C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247C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247C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247C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247C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247C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2247CD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B9F8-1589-41E1-B0E3-D3B03C88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388</Words>
  <Characters>3291</Characters>
  <Application>Microsoft Office Word</Application>
  <DocSecurity>0</DocSecurity>
  <Lines>173</Lines>
  <Paragraphs>141</Paragraphs>
  <ScaleCrop>false</ScaleCrop>
  <Company/>
  <LinksUpToDate>false</LinksUpToDate>
  <CharactersWithSpaces>3538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2022-01-26T06:05:00Z</dcterms:modified>
</cp:coreProperties>
</file>